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87" w:rsidRDefault="00145E87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45E87" w:rsidRPr="007F0519" w:rsidRDefault="00145E8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45E87" w:rsidRDefault="00145E8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45E87" w:rsidRPr="007F0519" w:rsidRDefault="00145E8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45E87" w:rsidRPr="00F4290B" w:rsidRDefault="00145E87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>От    №  _____</w:t>
      </w:r>
      <w:r>
        <w:rPr>
          <w:rFonts w:ascii="Times New Roman" w:hAnsi="Times New Roman" w:cs="Times New Roman"/>
        </w:rPr>
        <w:t>__</w:t>
      </w:r>
      <w:r w:rsidRPr="00F4290B">
        <w:rPr>
          <w:rFonts w:ascii="Times New Roman" w:hAnsi="Times New Roman" w:cs="Times New Roman"/>
        </w:rPr>
        <w:t>__</w:t>
      </w:r>
    </w:p>
    <w:p w:rsidR="00145E87" w:rsidRDefault="00145E87">
      <w:r>
        <w:rPr>
          <w:rFonts w:ascii="Times New Roman" w:hAnsi="Times New Roman" w:cs="Times New Roman"/>
        </w:rPr>
        <w:t xml:space="preserve"> г. Унеча  Брянской области</w:t>
      </w:r>
    </w:p>
    <w:p w:rsidR="00145E87" w:rsidRDefault="00145E87">
      <w:pPr>
        <w:sectPr w:rsidR="00145E87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145E87" w:rsidRPr="008B5049" w:rsidRDefault="00145E8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45E87" w:rsidRDefault="00145E8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45E87" w:rsidRDefault="00145E8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145E87" w:rsidRDefault="00145E87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145E87" w:rsidRDefault="00145E87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 аукционе  в  электронной </w:t>
      </w:r>
    </w:p>
    <w:p w:rsidR="00145E87" w:rsidRPr="00A2658F" w:rsidRDefault="00145E87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145E87" w:rsidRDefault="00145E87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E87" w:rsidRDefault="00145E87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E87" w:rsidRPr="00A2658F" w:rsidRDefault="00145E87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4-120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учитывая, что аукционы в электронной форме по приватизации муниципального имущества признаны несостоявшимися (протокол № 4 об итогах приема заявок и признании несостоявшимся аукциона в электронной форме по продаже муниципального имущества, находящегося в собственности Унечского городского поселения от 22.04.2022, протокол подведения итогов процедуры 21000033980000000015 от 24.08.2022), продажа муниципального имущества посредством публичного предложения в электронной форме признана несостоявшейся (протокол подведения итогов процедуры 21000033980000000019 от 26.10.2022),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 Валерьевичем</w:t>
      </w:r>
    </w:p>
    <w:p w:rsidR="00145E87" w:rsidRDefault="00145E87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45E87" w:rsidRDefault="00145E87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5E87" w:rsidRPr="00A2658F" w:rsidRDefault="00145E87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 единым лотом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145E87" w:rsidRPr="00A2658F" w:rsidRDefault="00145E87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145E87" w:rsidRDefault="00145E87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5E87" w:rsidRDefault="00145E87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145E87" w:rsidRDefault="00145E87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145E87" w:rsidRDefault="00145E87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 в течение 5 рабочих дней с даты подведения итогов аукциона, предусмотрев, что оплата по договору купли-продажи осуществляется покупателем</w:t>
      </w:r>
      <w:r>
        <w:rPr>
          <w:rFonts w:ascii="Times New Roman" w:hAnsi="Times New Roman" w:cs="Times New Roman"/>
          <w:sz w:val="24"/>
          <w:szCs w:val="24"/>
        </w:rPr>
        <w:t xml:space="preserve"> единовременнов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145E87" w:rsidRDefault="00145E87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145E87" w:rsidRDefault="00145E87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145E87" w:rsidRPr="00A2658F" w:rsidRDefault="00145E87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145E87" w:rsidRPr="00A2658F" w:rsidRDefault="00145E87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145E87" w:rsidRDefault="00145E87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145E87" w:rsidRPr="00A2658F" w:rsidRDefault="00145E87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145E87" w:rsidRPr="00A2658F">
        <w:tc>
          <w:tcPr>
            <w:tcW w:w="3729" w:type="pct"/>
          </w:tcPr>
          <w:p w:rsidR="00145E87" w:rsidRPr="00A2658F" w:rsidRDefault="00145E8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E87" w:rsidRDefault="00145E87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E87" w:rsidRPr="00A2658F" w:rsidRDefault="00145E87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145E87" w:rsidRPr="00A2658F" w:rsidRDefault="00145E8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E87" w:rsidRDefault="00145E8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E87" w:rsidRPr="00A2658F" w:rsidRDefault="00145E8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145E87" w:rsidRPr="00A2658F">
        <w:trPr>
          <w:trHeight w:val="930"/>
        </w:trPr>
        <w:tc>
          <w:tcPr>
            <w:tcW w:w="3729" w:type="pct"/>
          </w:tcPr>
          <w:p w:rsidR="00145E87" w:rsidRPr="00A2658F" w:rsidRDefault="00145E87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45E87" w:rsidRPr="00A2658F" w:rsidRDefault="00145E87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87" w:rsidRPr="00A2658F">
        <w:tc>
          <w:tcPr>
            <w:tcW w:w="3729" w:type="pct"/>
          </w:tcPr>
          <w:p w:rsidR="00145E87" w:rsidRPr="00A2658F" w:rsidRDefault="00145E8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45E87" w:rsidRPr="00A2658F" w:rsidRDefault="00145E87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87" w:rsidRPr="00A2658F">
        <w:trPr>
          <w:trHeight w:val="1308"/>
        </w:trPr>
        <w:tc>
          <w:tcPr>
            <w:tcW w:w="3729" w:type="pct"/>
          </w:tcPr>
          <w:p w:rsidR="00145E87" w:rsidRPr="00A2658F" w:rsidRDefault="00145E8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45E87" w:rsidRPr="00A2658F" w:rsidRDefault="00145E87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E87" w:rsidRDefault="00145E8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5E87" w:rsidRDefault="00145E8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5E87" w:rsidRDefault="00145E8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5E87" w:rsidRDefault="00145E8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5E87" w:rsidRDefault="00145E8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5E87" w:rsidRPr="005724B2" w:rsidRDefault="00145E87" w:rsidP="009C42B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</w:t>
      </w:r>
      <w:r w:rsidRPr="005724B2">
        <w:rPr>
          <w:rFonts w:ascii="Times New Roman" w:hAnsi="Times New Roman" w:cs="Times New Roman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</w:p>
    <w:p w:rsidR="00145E87" w:rsidRPr="005724B2" w:rsidRDefault="00145E87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145E87" w:rsidRPr="005724B2" w:rsidRDefault="00145E87" w:rsidP="00943D2B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10.04.2023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79</w:t>
      </w:r>
    </w:p>
    <w:p w:rsidR="00145E87" w:rsidRDefault="00145E87" w:rsidP="001A4A89"/>
    <w:p w:rsidR="00145E87" w:rsidRDefault="00145E87" w:rsidP="001A4A89"/>
    <w:p w:rsidR="00145E87" w:rsidRDefault="00145E87" w:rsidP="001A4A89"/>
    <w:p w:rsidR="00145E87" w:rsidRPr="004434E8" w:rsidRDefault="00145E87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145E87" w:rsidRPr="003D6C55" w:rsidRDefault="00145E87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145E87" w:rsidRDefault="00145E87" w:rsidP="001A4A89"/>
    <w:p w:rsidR="00145E87" w:rsidRDefault="00145E87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145E87" w:rsidRPr="00487994">
        <w:tc>
          <w:tcPr>
            <w:tcW w:w="542" w:type="dxa"/>
            <w:vAlign w:val="center"/>
          </w:tcPr>
          <w:p w:rsidR="00145E87" w:rsidRPr="004434E8" w:rsidRDefault="00145E87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45E87" w:rsidRPr="004434E8" w:rsidRDefault="00145E8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145E87" w:rsidRPr="004434E8" w:rsidRDefault="00145E8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145E87" w:rsidRPr="004434E8" w:rsidRDefault="00145E8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145E87" w:rsidRPr="004434E8" w:rsidRDefault="00145E8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145E87" w:rsidRPr="00487994">
        <w:trPr>
          <w:trHeight w:val="1380"/>
        </w:trPr>
        <w:tc>
          <w:tcPr>
            <w:tcW w:w="542" w:type="dxa"/>
          </w:tcPr>
          <w:p w:rsidR="00145E87" w:rsidRPr="00954830" w:rsidRDefault="00145E87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145E87" w:rsidRDefault="00145E87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участком:</w:t>
            </w:r>
          </w:p>
          <w:p w:rsidR="00145E87" w:rsidRPr="00954830" w:rsidRDefault="00145E87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подземных 0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160401:159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категория земель: земли населенных пунктов,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вид разрешенного использования: культурное развитие, 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площадь 770,0 кв.м.,</w:t>
            </w:r>
          </w:p>
          <w:p w:rsidR="00145E87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кадастровый номер: 32:27:0160401:6</w:t>
            </w:r>
          </w:p>
          <w:p w:rsidR="00145E87" w:rsidRPr="00954830" w:rsidRDefault="00145E8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vAlign w:val="center"/>
          </w:tcPr>
          <w:p w:rsidR="00145E87" w:rsidRPr="00954830" w:rsidRDefault="00145E8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145E87" w:rsidRPr="00954830" w:rsidRDefault="00145E8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145E87" w:rsidRPr="00954830" w:rsidRDefault="00145E8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5E87" w:rsidRPr="00954830" w:rsidRDefault="00145E8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5E87" w:rsidRDefault="00145E8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5E87" w:rsidRPr="00954830" w:rsidRDefault="00145E87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</w:tbl>
    <w:p w:rsidR="00145E87" w:rsidRDefault="00145E87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5E87" w:rsidRDefault="00145E87" w:rsidP="001A4A89"/>
    <w:p w:rsidR="00145E87" w:rsidRDefault="00145E87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145E87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145E87" w:rsidRPr="005724B2" w:rsidRDefault="00145E87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145E87" w:rsidRPr="005724B2" w:rsidRDefault="00145E8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45E87" w:rsidRDefault="00145E8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10.04.2023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79</w:t>
      </w:r>
    </w:p>
    <w:p w:rsidR="00145E87" w:rsidRDefault="00145E8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5E87" w:rsidRDefault="00145E8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45E87" w:rsidRPr="00E36104" w:rsidRDefault="00145E8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45E87" w:rsidRPr="006D4305" w:rsidRDefault="00145E87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145E87" w:rsidRPr="00151C64" w:rsidRDefault="00145E8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145E87" w:rsidRPr="006D4305">
        <w:tc>
          <w:tcPr>
            <w:tcW w:w="567" w:type="dxa"/>
          </w:tcPr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145E87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45E87" w:rsidRPr="004434E8" w:rsidRDefault="00145E87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145E87" w:rsidRPr="004434E8" w:rsidRDefault="00145E87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145E87" w:rsidRPr="006D4305">
        <w:trPr>
          <w:trHeight w:val="1111"/>
        </w:trPr>
        <w:tc>
          <w:tcPr>
            <w:tcW w:w="567" w:type="dxa"/>
          </w:tcPr>
          <w:p w:rsidR="00145E87" w:rsidRPr="004B4CBE" w:rsidRDefault="00145E8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45E87" w:rsidRDefault="00145E87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</w:t>
            </w:r>
          </w:p>
          <w:p w:rsidR="00145E87" w:rsidRDefault="00145E87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E87" w:rsidRPr="004B4CBE" w:rsidRDefault="00145E87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45E87" w:rsidRPr="00954830" w:rsidRDefault="00145E87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145E87" w:rsidRPr="00954830" w:rsidRDefault="00145E87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145E87" w:rsidRPr="00954830" w:rsidRDefault="00145E87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5E87" w:rsidRPr="00943D2B" w:rsidRDefault="00145E87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D2B"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  <w:p w:rsidR="00145E87" w:rsidRPr="00A72164" w:rsidRDefault="00145E87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145E87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163 120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 (с учетом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5E87" w:rsidRPr="004104A5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45E87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– 150 120,00              (в том числе НДС 20% – 25 020,00);</w:t>
            </w:r>
          </w:p>
          <w:p w:rsidR="00145E87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13000,00                  (НДС не облагается)</w:t>
            </w:r>
          </w:p>
          <w:p w:rsidR="00145E87" w:rsidRPr="004434E8" w:rsidRDefault="00145E8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145E87" w:rsidRPr="004104A5" w:rsidRDefault="00145E8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8 156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145E87" w:rsidRPr="004104A5" w:rsidRDefault="00145E8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16 312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145E87" w:rsidRDefault="00145E87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145E87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45E87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3679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85CDE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000FA"/>
    <w:rsid w:val="004102CE"/>
    <w:rsid w:val="004104A5"/>
    <w:rsid w:val="00411C86"/>
    <w:rsid w:val="00420A19"/>
    <w:rsid w:val="00422BF8"/>
    <w:rsid w:val="00430654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2557A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1CFE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FD1"/>
    <w:rsid w:val="00670B6A"/>
    <w:rsid w:val="006750C7"/>
    <w:rsid w:val="00683704"/>
    <w:rsid w:val="00684E2C"/>
    <w:rsid w:val="00687E4B"/>
    <w:rsid w:val="00690D6E"/>
    <w:rsid w:val="006A06C5"/>
    <w:rsid w:val="006B39E0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03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10BB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1C6B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035AE"/>
    <w:rsid w:val="009136A5"/>
    <w:rsid w:val="00917E7C"/>
    <w:rsid w:val="009204E8"/>
    <w:rsid w:val="00924F04"/>
    <w:rsid w:val="00931712"/>
    <w:rsid w:val="009338DD"/>
    <w:rsid w:val="00940078"/>
    <w:rsid w:val="00942A51"/>
    <w:rsid w:val="00943211"/>
    <w:rsid w:val="00943D2B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42B5"/>
    <w:rsid w:val="009C6EA4"/>
    <w:rsid w:val="009D3669"/>
    <w:rsid w:val="009D3970"/>
    <w:rsid w:val="009D45D9"/>
    <w:rsid w:val="009E0784"/>
    <w:rsid w:val="009E720B"/>
    <w:rsid w:val="009F2656"/>
    <w:rsid w:val="009F406C"/>
    <w:rsid w:val="009F542D"/>
    <w:rsid w:val="00A00FD0"/>
    <w:rsid w:val="00A01D29"/>
    <w:rsid w:val="00A04EF8"/>
    <w:rsid w:val="00A11F66"/>
    <w:rsid w:val="00A1263C"/>
    <w:rsid w:val="00A20240"/>
    <w:rsid w:val="00A204A7"/>
    <w:rsid w:val="00A234F5"/>
    <w:rsid w:val="00A2658F"/>
    <w:rsid w:val="00A367D1"/>
    <w:rsid w:val="00A37788"/>
    <w:rsid w:val="00A430CF"/>
    <w:rsid w:val="00A50680"/>
    <w:rsid w:val="00A56CB6"/>
    <w:rsid w:val="00A578B8"/>
    <w:rsid w:val="00A631A4"/>
    <w:rsid w:val="00A670F5"/>
    <w:rsid w:val="00A7169C"/>
    <w:rsid w:val="00A72164"/>
    <w:rsid w:val="00A72CB3"/>
    <w:rsid w:val="00A73FF4"/>
    <w:rsid w:val="00A863D0"/>
    <w:rsid w:val="00A873FB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2D74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2B3"/>
    <w:rsid w:val="00CC5334"/>
    <w:rsid w:val="00CC53E3"/>
    <w:rsid w:val="00CC5EC0"/>
    <w:rsid w:val="00CD1822"/>
    <w:rsid w:val="00CD38DE"/>
    <w:rsid w:val="00CD61BE"/>
    <w:rsid w:val="00CE06CD"/>
    <w:rsid w:val="00CE76CF"/>
    <w:rsid w:val="00CF4038"/>
    <w:rsid w:val="00CF51CC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5D3F"/>
    <w:rsid w:val="00E6799D"/>
    <w:rsid w:val="00E7268D"/>
    <w:rsid w:val="00E73092"/>
    <w:rsid w:val="00E778AF"/>
    <w:rsid w:val="00E8351A"/>
    <w:rsid w:val="00E95ED1"/>
    <w:rsid w:val="00E9715D"/>
    <w:rsid w:val="00E97BF9"/>
    <w:rsid w:val="00EA05A5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1745</TotalTime>
  <Pages>4</Pages>
  <Words>1043</Words>
  <Characters>5951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30</cp:revision>
  <cp:lastPrinted>2020-12-04T12:45:00Z</cp:lastPrinted>
  <dcterms:created xsi:type="dcterms:W3CDTF">2020-12-03T14:01:00Z</dcterms:created>
  <dcterms:modified xsi:type="dcterms:W3CDTF">2023-05-25T13:06:00Z</dcterms:modified>
</cp:coreProperties>
</file>